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2172F2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da-DK"/>
        </w:rPr>
        <w:t>TILMELDINGSFORMULAR HUNDELUFTNING</w:t>
      </w:r>
    </w:p>
    <w:p w:rsidR="00A81849" w:rsidRDefault="002172F2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709"/>
        <w:gridCol w:w="3241"/>
        <w:gridCol w:w="2104"/>
        <w:gridCol w:w="1985"/>
        <w:gridCol w:w="1615"/>
      </w:tblGrid>
      <w:tr w:rsidR="0064066D" w:rsidTr="00210ABB">
        <w:tc>
          <w:tcPr>
            <w:tcW w:w="1601" w:type="dxa"/>
            <w:gridSpan w:val="2"/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da-DK"/>
              </w:rPr>
              <w:t>Datoer:</w:t>
            </w:r>
          </w:p>
        </w:tc>
        <w:tc>
          <w:tcPr>
            <w:tcW w:w="3241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2104" w:type="dxa"/>
            <w:tcMar>
              <w:left w:w="227" w:type="dxa"/>
            </w:tcMar>
          </w:tcPr>
          <w:p w:rsidR="001C6BFF" w:rsidRPr="00A81849" w:rsidRDefault="002172F2" w:rsidP="005453F2">
            <w:pPr>
              <w:rPr>
                <w:szCs w:val="16"/>
                <w:lang w:val="en-US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A81849">
              <w:rPr>
                <w:rFonts w:cstheme="minorHAnsi"/>
                <w:szCs w:val="16"/>
                <w:lang w:val="da-DK"/>
              </w:rPr>
              <w:t xml:space="preserve"> gentagende booking:</w:t>
            </w:r>
          </w:p>
        </w:tc>
        <w:tc>
          <w:tcPr>
            <w:tcW w:w="1985" w:type="dxa"/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J / N – dag(e) om ugen:</w:t>
            </w:r>
          </w:p>
        </w:tc>
        <w:tc>
          <w:tcPr>
            <w:tcW w:w="1615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</w:tr>
      <w:tr w:rsidR="0064066D" w:rsidTr="00210ABB">
        <w:tc>
          <w:tcPr>
            <w:tcW w:w="1601" w:type="dxa"/>
            <w:gridSpan w:val="2"/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Afleveringstidspunkt</w:t>
            </w:r>
          </w:p>
        </w:tc>
        <w:tc>
          <w:tcPr>
            <w:tcW w:w="3241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2104" w:type="dxa"/>
            <w:tcMar>
              <w:left w:w="227" w:type="dxa"/>
            </w:tcMar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1985" w:type="dxa"/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1615" w:type="dxa"/>
            <w:tcBorders>
              <w:top w:val="dotted" w:sz="4" w:space="0" w:color="A6A6A6" w:themeColor="background1" w:themeShade="A6"/>
            </w:tcBorders>
          </w:tcPr>
          <w:p w:rsidR="001C6BFF" w:rsidRPr="00A81849" w:rsidRDefault="002172F2" w:rsidP="00A81849">
            <w:pPr>
              <w:rPr>
                <w:szCs w:val="16"/>
                <w:lang w:val="en-US"/>
              </w:rPr>
            </w:pPr>
          </w:p>
        </w:tc>
      </w:tr>
      <w:tr w:rsidR="0064066D" w:rsidTr="00210ABB">
        <w:tc>
          <w:tcPr>
            <w:tcW w:w="1601" w:type="dxa"/>
            <w:gridSpan w:val="2"/>
          </w:tcPr>
          <w:p w:rsidR="005453F2" w:rsidRPr="00A81849" w:rsidRDefault="002172F2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da-DK"/>
              </w:rPr>
              <w:t>Afhentningstidspunkt:</w:t>
            </w:r>
          </w:p>
        </w:tc>
        <w:tc>
          <w:tcPr>
            <w:tcW w:w="3241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453F2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2104" w:type="dxa"/>
            <w:tcMar>
              <w:left w:w="227" w:type="dxa"/>
            </w:tcMar>
          </w:tcPr>
          <w:p w:rsidR="005453F2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3600" w:type="dxa"/>
            <w:gridSpan w:val="2"/>
          </w:tcPr>
          <w:p w:rsidR="005453F2" w:rsidRPr="00A81849" w:rsidRDefault="002172F2" w:rsidP="00A81849">
            <w:pPr>
              <w:rPr>
                <w:szCs w:val="16"/>
                <w:lang w:val="en-US"/>
              </w:rPr>
            </w:pPr>
          </w:p>
        </w:tc>
      </w:tr>
      <w:tr w:rsidR="0064066D" w:rsidTr="00210ABB">
        <w:tc>
          <w:tcPr>
            <w:tcW w:w="1601" w:type="dxa"/>
            <w:gridSpan w:val="2"/>
          </w:tcPr>
          <w:p w:rsidR="00A81849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3241" w:type="dxa"/>
            <w:tcBorders>
              <w:top w:val="dotted" w:sz="4" w:space="0" w:color="A6A6A6" w:themeColor="background1" w:themeShade="A6"/>
            </w:tcBorders>
          </w:tcPr>
          <w:p w:rsidR="00A81849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2104" w:type="dxa"/>
            <w:tcMar>
              <w:left w:w="227" w:type="dxa"/>
            </w:tcMar>
          </w:tcPr>
          <w:p w:rsidR="00A81849" w:rsidRPr="00A81849" w:rsidRDefault="002172F2" w:rsidP="00A81849">
            <w:pPr>
              <w:rPr>
                <w:szCs w:val="16"/>
                <w:lang w:val="en-US"/>
              </w:rPr>
            </w:pPr>
          </w:p>
        </w:tc>
        <w:tc>
          <w:tcPr>
            <w:tcW w:w="3600" w:type="dxa"/>
            <w:gridSpan w:val="2"/>
          </w:tcPr>
          <w:p w:rsidR="00A81849" w:rsidRPr="00A81849" w:rsidRDefault="002172F2" w:rsidP="00A81849">
            <w:pPr>
              <w:rPr>
                <w:szCs w:val="16"/>
                <w:lang w:val="en-US"/>
              </w:rPr>
            </w:pPr>
          </w:p>
        </w:tc>
      </w:tr>
      <w:tr w:rsidR="0064066D" w:rsidTr="00210AB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4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A47855" w:rsidRDefault="002172F2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HUNDEEJEREN</w:t>
            </w:r>
          </w:p>
        </w:tc>
      </w:tr>
      <w:tr w:rsidR="0064066D" w:rsidTr="00210AB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2172F2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54" w:type="dxa"/>
            <w:gridSpan w:val="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2172F2" w:rsidP="00DB5979">
            <w:pPr>
              <w:rPr>
                <w:szCs w:val="16"/>
              </w:rPr>
            </w:pPr>
          </w:p>
        </w:tc>
      </w:tr>
      <w:tr w:rsidR="0064066D" w:rsidTr="00210AB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2172F2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2172F2" w:rsidP="00DB5979">
            <w:pPr>
              <w:rPr>
                <w:szCs w:val="16"/>
              </w:rPr>
            </w:pPr>
          </w:p>
        </w:tc>
      </w:tr>
      <w:tr w:rsidR="0064066D" w:rsidTr="00210AB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2172F2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2172F2" w:rsidP="00DB5979">
            <w:pPr>
              <w:rPr>
                <w:szCs w:val="16"/>
              </w:rPr>
            </w:pPr>
          </w:p>
        </w:tc>
      </w:tr>
      <w:tr w:rsidR="0064066D" w:rsidTr="00210AB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2172F2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2172F2" w:rsidP="00DB5979">
            <w:pPr>
              <w:rPr>
                <w:szCs w:val="16"/>
              </w:rPr>
            </w:pPr>
          </w:p>
        </w:tc>
      </w:tr>
    </w:tbl>
    <w:p w:rsidR="001A11BE" w:rsidRPr="000701B0" w:rsidRDefault="002172F2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284"/>
        <w:gridCol w:w="1275"/>
        <w:gridCol w:w="993"/>
        <w:gridCol w:w="1270"/>
        <w:gridCol w:w="2603"/>
      </w:tblGrid>
      <w:tr w:rsidR="0064066D" w:rsidTr="00C94942">
        <w:tc>
          <w:tcPr>
            <w:tcW w:w="2127" w:type="dxa"/>
          </w:tcPr>
          <w:p w:rsidR="005B432E" w:rsidRPr="00877BD6" w:rsidRDefault="002172F2" w:rsidP="00C94942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  <w:gridSpan w:val="2"/>
          </w:tcPr>
          <w:p w:rsidR="005B432E" w:rsidRPr="00877BD6" w:rsidRDefault="002172F2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  <w:gridSpan w:val="2"/>
          </w:tcPr>
          <w:p w:rsidR="005B432E" w:rsidRPr="00877BD6" w:rsidRDefault="002172F2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5B432E" w:rsidRPr="00877BD6" w:rsidRDefault="002172F2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  <w:gridSpan w:val="2"/>
          </w:tcPr>
          <w:p w:rsidR="005B432E" w:rsidRPr="00877BD6" w:rsidRDefault="002172F2" w:rsidP="00C94942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  <w:tr w:rsidR="0064066D" w:rsidTr="00C94942">
        <w:tblPrEx>
          <w:tblCellMar>
            <w:top w:w="113" w:type="dxa"/>
          </w:tblCellMar>
        </w:tblPrEx>
        <w:trPr>
          <w:gridAfter w:val="1"/>
          <w:wAfter w:w="2603" w:type="dxa"/>
        </w:trPr>
        <w:tc>
          <w:tcPr>
            <w:tcW w:w="2127" w:type="dxa"/>
          </w:tcPr>
          <w:p w:rsidR="005B432E" w:rsidRDefault="002172F2" w:rsidP="00C94942">
            <w:pPr>
              <w:rPr>
                <w:szCs w:val="16"/>
              </w:rPr>
            </w:pPr>
            <w:r>
              <w:rPr>
                <w:rFonts w:cstheme="minorHAnsi"/>
                <w:lang w:val="da-DK"/>
              </w:rPr>
              <w:t>Adgang til hjemmet:</w:t>
            </w:r>
          </w:p>
        </w:tc>
        <w:tc>
          <w:tcPr>
            <w:tcW w:w="850" w:type="dxa"/>
          </w:tcPr>
          <w:p w:rsidR="005B432E" w:rsidRDefault="002172F2" w:rsidP="00B42FF4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nøgle</w:t>
            </w:r>
          </w:p>
        </w:tc>
        <w:tc>
          <w:tcPr>
            <w:tcW w:w="1418" w:type="dxa"/>
            <w:gridSpan w:val="2"/>
          </w:tcPr>
          <w:p w:rsidR="005B432E" w:rsidRDefault="002172F2" w:rsidP="00C94942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sikkerhedskode: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5B432E" w:rsidRDefault="002172F2" w:rsidP="00C94942">
            <w:pPr>
              <w:rPr>
                <w:szCs w:val="16"/>
              </w:rPr>
            </w:pPr>
          </w:p>
        </w:tc>
      </w:tr>
    </w:tbl>
    <w:p w:rsidR="00E06DC3" w:rsidRPr="000701B0" w:rsidRDefault="002172F2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567"/>
        <w:gridCol w:w="142"/>
        <w:gridCol w:w="284"/>
        <w:gridCol w:w="1275"/>
        <w:gridCol w:w="142"/>
        <w:gridCol w:w="284"/>
        <w:gridCol w:w="141"/>
        <w:gridCol w:w="1418"/>
        <w:gridCol w:w="1417"/>
        <w:gridCol w:w="1276"/>
        <w:gridCol w:w="1276"/>
        <w:gridCol w:w="613"/>
      </w:tblGrid>
      <w:tr w:rsidR="0064066D" w:rsidTr="007B6360">
        <w:tc>
          <w:tcPr>
            <w:tcW w:w="10536" w:type="dxa"/>
            <w:gridSpan w:val="1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2172F2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HUNDEN</w:t>
            </w:r>
          </w:p>
        </w:tc>
      </w:tr>
      <w:tr w:rsidR="0064066D" w:rsidTr="007B6360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14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1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14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64066D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14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DB5979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7B6360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2172F2" w:rsidP="003C4FCF"/>
        </w:tc>
        <w:tc>
          <w:tcPr>
            <w:tcW w:w="9685" w:type="dxa"/>
            <w:gridSpan w:val="14"/>
            <w:tcBorders>
              <w:top w:val="dotted" w:sz="4" w:space="0" w:color="AEAAAA" w:themeColor="background2" w:themeShade="BF"/>
              <w:left w:val="nil"/>
              <w:bottom w:val="nil"/>
            </w:tcBorders>
            <w:vAlign w:val="bottom"/>
          </w:tcPr>
          <w:p w:rsidR="00DB5979" w:rsidRDefault="002172F2" w:rsidP="003C4FCF"/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2172F2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64066D" w:rsidTr="00210ABB">
        <w:tc>
          <w:tcPr>
            <w:tcW w:w="2410" w:type="dxa"/>
            <w:gridSpan w:val="5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2172F2" w:rsidP="003C4FCF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126" w:type="dxa"/>
            <w:gridSpan w:val="10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453F2" w:rsidRDefault="002172F2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126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5453F2" w:rsidRDefault="002172F2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Forebyggende loppe/tæge-behandling: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6567" w:type="dxa"/>
            <w:gridSpan w:val="8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2172F2" w:rsidP="003C4FCF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126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453F2" w:rsidRDefault="002172F2" w:rsidP="003C4FCF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126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1985" w:type="dxa"/>
            <w:gridSpan w:val="4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141" w:type="dxa"/>
            <w:gridSpan w:val="6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2410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126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nil"/>
            </w:tcBorders>
            <w:vAlign w:val="bottom"/>
          </w:tcPr>
          <w:p w:rsidR="00F36F07" w:rsidRPr="00F36F07" w:rsidRDefault="002172F2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(hvis hundeejeren ikke kan kontaktes):</w:t>
            </w:r>
          </w:p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2172F2" w:rsidP="003C4FCF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1701" w:type="dxa"/>
            <w:gridSpan w:val="3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2172F2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465659" w:rsidRPr="00F36F07" w:rsidRDefault="002172F2" w:rsidP="003C4FCF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E388C" w:rsidRPr="00F36F07" w:rsidRDefault="002172F2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UNDER</w:t>
            </w:r>
            <w:r>
              <w:rPr>
                <w:lang w:val="da-DK"/>
              </w:rPr>
              <w:t xml:space="preserve"> GÅTUREN</w:t>
            </w:r>
          </w:p>
        </w:tc>
      </w:tr>
      <w:tr w:rsidR="0064066D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5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3E388C" w:rsidRPr="003E388C" w:rsidRDefault="002172F2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Behov: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aktiv gåtur   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afslappet gåtur</w:t>
            </w:r>
          </w:p>
        </w:tc>
      </w:tr>
      <w:tr w:rsidR="0064066D" w:rsidTr="007B6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2172F2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>Varighed/afstand: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1D6" w:rsidRDefault="002172F2" w:rsidP="006C775A">
            <w:pPr>
              <w:rPr>
                <w:szCs w:val="16"/>
                <w:lang w:val="en-GB"/>
              </w:rPr>
            </w:pPr>
          </w:p>
        </w:tc>
        <w:tc>
          <w:tcPr>
            <w:tcW w:w="6425" w:type="dxa"/>
            <w:gridSpan w:val="7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8D51D6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613" w:type="dxa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32E" w:rsidRDefault="002172F2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>Trækker i snoren:</w:t>
            </w:r>
          </w:p>
        </w:tc>
        <w:tc>
          <w:tcPr>
            <w:tcW w:w="7513" w:type="dxa"/>
            <w:gridSpan w:val="9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B432E" w:rsidRDefault="002172F2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613" w:type="dxa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32E" w:rsidRDefault="002172F2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Må godt få snoren af på sikre områder:</w:t>
            </w:r>
          </w:p>
        </w:tc>
        <w:tc>
          <w:tcPr>
            <w:tcW w:w="75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B432E" w:rsidRDefault="002172F2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613" w:type="dxa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>Kan godt lide at køre i bil:</w:t>
            </w: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J / N – sidder under bilkørsel: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i bagagerummet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med sele på et sæde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andet: 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172F2" w:rsidP="00030CB0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Udstyr til hundeluftning: </w:t>
            </w:r>
          </w:p>
        </w:tc>
        <w:tc>
          <w:tcPr>
            <w:tcW w:w="51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172F2" w:rsidP="00030CB0">
            <w:pPr>
              <w:rPr>
                <w:szCs w:val="16"/>
                <w:lang w:val="en-GB"/>
              </w:rPr>
            </w:pP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halsbånd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sele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lang snor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kort snor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hundefløjte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andet: 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172F2" w:rsidP="00030CB0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1F95" w:rsidRPr="00475821" w:rsidRDefault="002172F2" w:rsidP="00030CB0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>Her befinder udstyret sig:</w:t>
            </w:r>
          </w:p>
        </w:tc>
        <w:tc>
          <w:tcPr>
            <w:tcW w:w="8268" w:type="dxa"/>
            <w:gridSpan w:val="11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F71F95" w:rsidRPr="00475821" w:rsidRDefault="002172F2" w:rsidP="00030CB0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Default="002172F2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lastRenderedPageBreak/>
              <w:t>Legevaner:</w:t>
            </w:r>
          </w:p>
        </w:tc>
        <w:tc>
          <w:tcPr>
            <w:tcW w:w="8268" w:type="dxa"/>
            <w:gridSpan w:val="11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Default="002172F2" w:rsidP="00030CB0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5821" w:rsidRDefault="002172F2" w:rsidP="00030CB0">
            <w:pPr>
              <w:rPr>
                <w:szCs w:val="16"/>
                <w:lang w:val="en-GB"/>
              </w:rPr>
            </w:pPr>
          </w:p>
        </w:tc>
        <w:tc>
          <w:tcPr>
            <w:tcW w:w="8268" w:type="dxa"/>
            <w:gridSpan w:val="11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475821" w:rsidRDefault="002172F2" w:rsidP="00030CB0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6360" w:rsidRDefault="002172F2" w:rsidP="00030CB0">
            <w:pPr>
              <w:rPr>
                <w:szCs w:val="16"/>
                <w:lang w:val="en-GB"/>
              </w:rPr>
            </w:pPr>
          </w:p>
        </w:tc>
        <w:tc>
          <w:tcPr>
            <w:tcW w:w="3686" w:type="dxa"/>
            <w:gridSpan w:val="7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7B6360" w:rsidRDefault="002172F2" w:rsidP="00030CB0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4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7B6360" w:rsidRDefault="002172F2" w:rsidP="00030CB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7FF" w:rsidRPr="00FA4919" w:rsidRDefault="002172F2" w:rsidP="003C4FCF">
            <w:pPr>
              <w:pStyle w:val="Heading2"/>
              <w:outlineLvl w:val="1"/>
            </w:pPr>
            <w:r>
              <w:rPr>
                <w:lang w:val="da-DK"/>
              </w:rPr>
              <w:t>ADFÆRD</w:t>
            </w:r>
          </w:p>
        </w:tc>
      </w:tr>
      <w:tr w:rsidR="0064066D" w:rsidTr="00210ABB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000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Opførsel over for nye voksne:</w:t>
            </w:r>
          </w:p>
        </w:tc>
        <w:tc>
          <w:tcPr>
            <w:tcW w:w="7842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7B6360" w:rsidRPr="000701B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2172F2" w:rsidP="007B6360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Adfærd over for andre hunde:</w:t>
            </w: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Pr="000701B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B42FF4">
            <w:pPr>
              <w:rPr>
                <w:lang w:val="en-US"/>
              </w:rPr>
            </w:pPr>
            <w:r>
              <w:rPr>
                <w:lang w:val="da-DK"/>
              </w:rPr>
              <w:t>Opførsel over for andre dyr (katte, egern, heste osv.):</w:t>
            </w: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Pr="000701B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7B6360" w:rsidRDefault="002172F2" w:rsidP="007B6360">
            <w:pPr>
              <w:rPr>
                <w:szCs w:val="16"/>
                <w:lang w:val="en-GB"/>
              </w:rPr>
            </w:pPr>
          </w:p>
        </w:tc>
      </w:tr>
      <w:tr w:rsidR="0064066D" w:rsidTr="007B636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  <w:tc>
          <w:tcPr>
            <w:tcW w:w="7842" w:type="dxa"/>
            <w:gridSpan w:val="9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0536" w:type="dxa"/>
            <w:gridSpan w:val="15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7B6360" w:rsidRPr="00FA4919" w:rsidRDefault="002172F2" w:rsidP="007B6360">
            <w:pPr>
              <w:pStyle w:val="Heading2"/>
              <w:outlineLvl w:val="1"/>
            </w:pPr>
            <w:r>
              <w:rPr>
                <w:lang w:val="da-DK"/>
              </w:rPr>
              <w:t>KOMMANDOER</w:t>
            </w:r>
          </w:p>
        </w:tc>
      </w:tr>
      <w:tr w:rsidR="0064066D" w:rsidTr="007B6360">
        <w:tc>
          <w:tcPr>
            <w:tcW w:w="10536" w:type="dxa"/>
            <w:gridSpan w:val="15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7B6360" w:rsidRPr="006047FF" w:rsidRDefault="002172F2" w:rsidP="007B6360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Hunden kender følgende verbale kommandoer:</w:t>
            </w: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2172F2" w:rsidP="007B6360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8976" w:type="dxa"/>
            <w:gridSpan w:val="13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E91DEF" w:rsidRDefault="002172F2" w:rsidP="007B6360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2172F2" w:rsidP="007B6360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Default="002172F2" w:rsidP="007B6360">
            <w:pPr>
              <w:rPr>
                <w:lang w:val="en-US"/>
              </w:rPr>
            </w:pPr>
            <w:r w:rsidRPr="00E91DEF">
              <w:rPr>
                <w:lang w:val="da-DK"/>
              </w:rPr>
              <w:t>Slip: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8072E9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  <w:r w:rsidRPr="00E91DEF">
              <w:rPr>
                <w:lang w:val="da-DK"/>
              </w:rPr>
              <w:t>Stop: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  <w:r w:rsidRPr="00E91DEF">
              <w:rPr>
                <w:lang w:val="da-DK"/>
              </w:rPr>
              <w:t xml:space="preserve">Gå ved fod: 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  <w:r>
              <w:rPr>
                <w:lang w:val="da-DK"/>
              </w:rPr>
              <w:t>Andre:</w:t>
            </w:r>
          </w:p>
        </w:tc>
        <w:tc>
          <w:tcPr>
            <w:tcW w:w="8976" w:type="dxa"/>
            <w:gridSpan w:val="13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</w:tr>
      <w:tr w:rsidR="0064066D" w:rsidTr="007B6360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  <w:tc>
          <w:tcPr>
            <w:tcW w:w="8976" w:type="dxa"/>
            <w:gridSpan w:val="13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7B6360" w:rsidRPr="000701B0" w:rsidRDefault="002172F2" w:rsidP="007B6360">
            <w:pPr>
              <w:rPr>
                <w:lang w:val="en-GB"/>
              </w:rPr>
            </w:pPr>
          </w:p>
        </w:tc>
      </w:tr>
    </w:tbl>
    <w:p w:rsidR="006047FF" w:rsidRPr="00604A57" w:rsidRDefault="002172F2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4066D" w:rsidTr="00A4785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2172F2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64066D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2172F2" w:rsidP="003C4FCF">
            <w:pPr>
              <w:rPr>
                <w:szCs w:val="16"/>
                <w:lang w:val="en-GB"/>
              </w:rPr>
            </w:pPr>
          </w:p>
        </w:tc>
      </w:tr>
      <w:tr w:rsidR="0064066D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2172F2" w:rsidP="003C4FCF">
            <w:pPr>
              <w:rPr>
                <w:szCs w:val="16"/>
                <w:lang w:val="en-GB"/>
              </w:rPr>
            </w:pPr>
          </w:p>
        </w:tc>
      </w:tr>
      <w:tr w:rsidR="0064066D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2172F2" w:rsidP="003C4FCF">
            <w:pPr>
              <w:rPr>
                <w:szCs w:val="16"/>
                <w:lang w:val="en-GB"/>
              </w:rPr>
            </w:pPr>
          </w:p>
        </w:tc>
      </w:tr>
      <w:tr w:rsidR="0064066D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2172F2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2172F2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64066D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2172F2" w:rsidP="003C4FCF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2172F2" w:rsidP="00DE2CF4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2172F2" w:rsidP="003C4FCF">
            <w:pPr>
              <w:rPr>
                <w:szCs w:val="16"/>
                <w:lang w:val="en-GB"/>
              </w:rPr>
            </w:pPr>
          </w:p>
        </w:tc>
      </w:tr>
      <w:tr w:rsidR="0064066D" w:rsidTr="004D5A22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2172F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2172F2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2172F2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da-DK"/>
        </w:rPr>
        <w:lastRenderedPageBreak/>
        <w:t>TILMELDINGSFORMULAR HUNDELUFTNING - EKSTRA HUND</w:t>
      </w:r>
      <w:r w:rsidRPr="001B477A">
        <w:rPr>
          <w:b/>
          <w:color w:val="262626" w:themeColor="text1" w:themeTint="D9"/>
          <w:sz w:val="24"/>
          <w:szCs w:val="24"/>
          <w:lang w:val="da-DK"/>
        </w:rPr>
        <w:br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426"/>
        <w:gridCol w:w="283"/>
        <w:gridCol w:w="284"/>
        <w:gridCol w:w="425"/>
        <w:gridCol w:w="992"/>
        <w:gridCol w:w="284"/>
        <w:gridCol w:w="2835"/>
        <w:gridCol w:w="1559"/>
        <w:gridCol w:w="850"/>
        <w:gridCol w:w="897"/>
      </w:tblGrid>
      <w:tr w:rsidR="0064066D" w:rsidTr="00A47855">
        <w:tc>
          <w:tcPr>
            <w:tcW w:w="10536" w:type="dxa"/>
            <w:gridSpan w:val="1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2172F2" w:rsidP="003C4FCF">
            <w:pPr>
              <w:pStyle w:val="Heading2"/>
              <w:outlineLvl w:val="1"/>
            </w:pPr>
            <w:r w:rsidRPr="00F36F07">
              <w:rPr>
                <w:lang w:val="da-DK"/>
              </w:rPr>
              <w:t>INFORMATIONER OM HUNDEN</w:t>
            </w:r>
          </w:p>
        </w:tc>
      </w:tr>
      <w:tr w:rsidR="0064066D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11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1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11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64066D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762E6D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762E6D" w:rsidRDefault="002172F2" w:rsidP="003C4FCF">
            <w:pPr>
              <w:rPr>
                <w:szCs w:val="16"/>
                <w:lang w:val="en-US"/>
              </w:rPr>
            </w:pPr>
          </w:p>
        </w:tc>
        <w:tc>
          <w:tcPr>
            <w:tcW w:w="9685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:rsidR="00762E6D" w:rsidRPr="00FA4919" w:rsidRDefault="002172F2" w:rsidP="003C4FCF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0536" w:type="dxa"/>
            <w:gridSpan w:val="1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172F2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64066D" w:rsidTr="006C775A">
        <w:tc>
          <w:tcPr>
            <w:tcW w:w="1701" w:type="dxa"/>
            <w:gridSpan w:val="2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835" w:type="dxa"/>
            <w:gridSpan w:val="10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64066D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5453F2" w:rsidRDefault="002172F2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>Forebyggende loppe/tæge-behandling: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7417" w:type="dxa"/>
            <w:gridSpan w:val="6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210ABB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2410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 xml:space="preserve">J / N – </w:t>
            </w:r>
            <w:r>
              <w:rPr>
                <w:szCs w:val="16"/>
                <w:lang w:val="da-DK"/>
              </w:rPr>
              <w:t>forsikringsselskab:</w:t>
            </w:r>
          </w:p>
        </w:tc>
        <w:tc>
          <w:tcPr>
            <w:tcW w:w="642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c>
          <w:tcPr>
            <w:tcW w:w="10536" w:type="dxa"/>
            <w:gridSpan w:val="12"/>
            <w:tcBorders>
              <w:top w:val="nil"/>
              <w:bottom w:val="nil"/>
            </w:tcBorders>
            <w:vAlign w:val="bottom"/>
          </w:tcPr>
          <w:p w:rsidR="00204C8B" w:rsidRPr="00F36F07" w:rsidRDefault="002172F2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(hvis hundeejeren ikke kan kontaktes):</w:t>
            </w:r>
          </w:p>
        </w:tc>
      </w:tr>
      <w:tr w:rsidR="0064066D" w:rsidTr="006C775A">
        <w:tc>
          <w:tcPr>
            <w:tcW w:w="10536" w:type="dxa"/>
            <w:gridSpan w:val="1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204C8B" w:rsidRPr="00F36F07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1701" w:type="dxa"/>
            <w:gridSpan w:val="2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204C8B" w:rsidRPr="00F36F07" w:rsidRDefault="002172F2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 w:rsidR="00204C8B" w:rsidRPr="00F36F07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0536" w:type="dxa"/>
            <w:gridSpan w:val="1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172F2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AKTIVITETER I DAGPLEJEN</w:t>
            </w:r>
          </w:p>
        </w:tc>
      </w:tr>
      <w:tr w:rsidR="0064066D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2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204C8B" w:rsidRPr="00475821" w:rsidRDefault="002172F2" w:rsidP="006C775A">
            <w:pPr>
              <w:rPr>
                <w:szCs w:val="16"/>
                <w:lang w:val="en-US"/>
              </w:rPr>
            </w:pPr>
            <w:r w:rsidRPr="00475821">
              <w:rPr>
                <w:szCs w:val="16"/>
                <w:lang w:val="da-DK"/>
              </w:rPr>
              <w:t xml:space="preserve">Behov: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en aktiv gåtur 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en afslappet gåtur</w:t>
            </w: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97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rFonts w:cs="Arial"/>
                <w:lang w:val="da-DK"/>
              </w:rPr>
              <w:t xml:space="preserve">J / N – varighed/afstand: </w:t>
            </w:r>
          </w:p>
        </w:tc>
        <w:tc>
          <w:tcPr>
            <w:tcW w:w="7229" w:type="dxa"/>
            <w:gridSpan w:val="7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97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rFonts w:cs="Arial"/>
                <w:lang w:val="da-DK"/>
              </w:rPr>
              <w:t>Trækker i snoren:</w:t>
            </w:r>
          </w:p>
        </w:tc>
        <w:tc>
          <w:tcPr>
            <w:tcW w:w="7229" w:type="dxa"/>
            <w:gridSpan w:val="7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>J / N</w:t>
            </w: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97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Må godt få snoren af på </w:t>
            </w:r>
            <w:r w:rsidRPr="00475821">
              <w:rPr>
                <w:szCs w:val="16"/>
                <w:lang w:val="da-DK"/>
              </w:rPr>
              <w:t>sikre områder:</w:t>
            </w:r>
          </w:p>
        </w:tc>
        <w:tc>
          <w:tcPr>
            <w:tcW w:w="72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>J / N</w:t>
            </w: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97" w:type="dxa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>Kan godt lide at køre i bil:</w:t>
            </w: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J / N – sidder under bilkørsel: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i bagagerummet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med sele på et sæde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szCs w:val="16"/>
                <w:lang w:val="da-DK"/>
              </w:rPr>
              <w:t xml:space="preserve"> andet: 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5B432E" w:rsidRPr="00475821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Udstyr til hundeluftning: </w:t>
            </w: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halsbånd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sele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lang snor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kort snor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hundefløjte   </w:t>
            </w:r>
            <w:r w:rsidRPr="00475821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75821">
              <w:rPr>
                <w:rFonts w:cs="Arial"/>
                <w:szCs w:val="16"/>
                <w:lang w:val="da-DK"/>
              </w:rPr>
              <w:t xml:space="preserve"> andet: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Pr="00475821" w:rsidRDefault="002172F2" w:rsidP="006C775A">
            <w:pPr>
              <w:rPr>
                <w:szCs w:val="16"/>
                <w:lang w:val="en-GB"/>
              </w:rPr>
            </w:pPr>
            <w:r w:rsidRPr="00475821">
              <w:rPr>
                <w:szCs w:val="16"/>
                <w:lang w:val="da-DK"/>
              </w:rPr>
              <w:t xml:space="preserve">Her befinder </w:t>
            </w:r>
            <w:r w:rsidRPr="00475821">
              <w:rPr>
                <w:szCs w:val="16"/>
                <w:lang w:val="da-DK"/>
              </w:rPr>
              <w:t>udstyret sig:</w:t>
            </w:r>
          </w:p>
        </w:tc>
        <w:tc>
          <w:tcPr>
            <w:tcW w:w="8409" w:type="dxa"/>
            <w:gridSpan w:val="9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Pr="00475821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32E" w:rsidRDefault="002172F2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Legevaner: </w:t>
            </w:r>
          </w:p>
        </w:tc>
        <w:tc>
          <w:tcPr>
            <w:tcW w:w="8409" w:type="dxa"/>
            <w:gridSpan w:val="9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5B432E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210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5821" w:rsidRDefault="002172F2" w:rsidP="005B432E">
            <w:pPr>
              <w:rPr>
                <w:szCs w:val="16"/>
                <w:lang w:val="en-GB"/>
              </w:rPr>
            </w:pPr>
          </w:p>
        </w:tc>
        <w:tc>
          <w:tcPr>
            <w:tcW w:w="8409" w:type="dxa"/>
            <w:gridSpan w:val="9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475821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10536" w:type="dxa"/>
            <w:gridSpan w:val="1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5B432E" w:rsidRPr="00FA4919" w:rsidRDefault="002172F2" w:rsidP="005B432E">
            <w:pPr>
              <w:pStyle w:val="Heading2"/>
              <w:outlineLvl w:val="1"/>
            </w:pPr>
            <w:r>
              <w:rPr>
                <w:lang w:val="da-DK"/>
              </w:rPr>
              <w:t>ADFÆRD</w:t>
            </w:r>
          </w:p>
        </w:tc>
      </w:tr>
      <w:tr w:rsidR="0064066D" w:rsidTr="00210ABB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B432E" w:rsidRDefault="002172F2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32E" w:rsidRDefault="002172F2" w:rsidP="005B432E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141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B432E" w:rsidRPr="00FA4919" w:rsidRDefault="002172F2" w:rsidP="005B432E">
            <w:pPr>
              <w:rPr>
                <w:szCs w:val="16"/>
              </w:rPr>
            </w:pPr>
            <w:r>
              <w:rPr>
                <w:lang w:val="da-DK"/>
              </w:rPr>
              <w:t>Opførsel over for nye voksne:</w:t>
            </w:r>
          </w:p>
        </w:tc>
        <w:tc>
          <w:tcPr>
            <w:tcW w:w="7842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B432E" w:rsidRPr="000701B0" w:rsidRDefault="002172F2" w:rsidP="005B432E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B432E" w:rsidRPr="00FA4919" w:rsidRDefault="002172F2" w:rsidP="005B432E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Adfærd over for andre hunde: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B432E" w:rsidRDefault="002172F2" w:rsidP="00B42FF4">
            <w:pPr>
              <w:rPr>
                <w:lang w:val="en-US"/>
              </w:rPr>
            </w:pPr>
            <w:r>
              <w:rPr>
                <w:lang w:val="da-DK"/>
              </w:rPr>
              <w:t xml:space="preserve">Opførsel over for andre dyr (katte, egern, heste </w:t>
            </w:r>
            <w:r>
              <w:rPr>
                <w:lang w:val="da-DK"/>
              </w:rPr>
              <w:t>osv.):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B432E" w:rsidRPr="000701B0" w:rsidRDefault="002172F2" w:rsidP="005B432E">
            <w:pPr>
              <w:rPr>
                <w:szCs w:val="16"/>
                <w:lang w:val="en-GB"/>
              </w:rPr>
            </w:pPr>
          </w:p>
        </w:tc>
      </w:tr>
      <w:tr w:rsidR="0064066D" w:rsidTr="00C01657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842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c>
          <w:tcPr>
            <w:tcW w:w="2694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842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</w:tbl>
    <w:p w:rsidR="007B6360" w:rsidRPr="007B6360" w:rsidRDefault="002172F2" w:rsidP="007B6360">
      <w:pPr>
        <w:rPr>
          <w:b/>
        </w:rPr>
      </w:pPr>
      <w:r>
        <w:rPr>
          <w:b/>
        </w:rPr>
        <w:br w:type="page"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976"/>
      </w:tblGrid>
      <w:tr w:rsidR="0064066D" w:rsidTr="006C775A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2172F2" w:rsidP="006C775A">
            <w:pPr>
              <w:pStyle w:val="Heading2"/>
              <w:outlineLvl w:val="1"/>
            </w:pPr>
            <w:r>
              <w:rPr>
                <w:lang w:val="da-DK"/>
              </w:rPr>
              <w:lastRenderedPageBreak/>
              <w:t>KOMMANDOER</w:t>
            </w:r>
          </w:p>
        </w:tc>
      </w:tr>
      <w:tr w:rsidR="0064066D" w:rsidTr="006C775A">
        <w:tc>
          <w:tcPr>
            <w:tcW w:w="10536" w:type="dxa"/>
            <w:gridSpan w:val="2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04C8B" w:rsidRPr="006047FF" w:rsidRDefault="002172F2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Hunden kender følgende verbale kommandoer:</w:t>
            </w: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8976" w:type="dxa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E91DEF" w:rsidRDefault="002172F2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Default="002172F2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Slip: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  <w:r w:rsidRPr="00E91DEF">
              <w:rPr>
                <w:lang w:val="da-DK"/>
              </w:rPr>
              <w:t>Stop: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  <w:r w:rsidRPr="00E91DEF">
              <w:rPr>
                <w:lang w:val="da-DK"/>
              </w:rPr>
              <w:t xml:space="preserve">Gå ved fod: 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  <w:r>
              <w:rPr>
                <w:lang w:val="da-DK"/>
              </w:rPr>
              <w:t>Andre:</w:t>
            </w:r>
          </w:p>
        </w:tc>
        <w:tc>
          <w:tcPr>
            <w:tcW w:w="8976" w:type="dxa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</w:p>
        </w:tc>
      </w:tr>
      <w:tr w:rsidR="0064066D" w:rsidTr="006C775A">
        <w:tc>
          <w:tcPr>
            <w:tcW w:w="1560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</w:p>
        </w:tc>
        <w:tc>
          <w:tcPr>
            <w:tcW w:w="8976" w:type="dxa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04C8B" w:rsidRPr="000701B0" w:rsidRDefault="002172F2" w:rsidP="006C775A">
            <w:pPr>
              <w:rPr>
                <w:lang w:val="en-GB"/>
              </w:rPr>
            </w:pPr>
          </w:p>
        </w:tc>
      </w:tr>
    </w:tbl>
    <w:p w:rsidR="00204C8B" w:rsidRPr="00604A57" w:rsidRDefault="002172F2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4066D" w:rsidTr="006C775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172F2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64066D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172F2" w:rsidP="006C775A">
            <w:pPr>
              <w:rPr>
                <w:szCs w:val="16"/>
                <w:lang w:val="en-GB"/>
              </w:rPr>
            </w:pPr>
          </w:p>
        </w:tc>
      </w:tr>
    </w:tbl>
    <w:p w:rsidR="00204C8B" w:rsidRPr="004D5A22" w:rsidRDefault="002172F2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64066D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04C8B" w:rsidRPr="00FA4919" w:rsidRDefault="002172F2" w:rsidP="006C775A">
            <w:pPr>
              <w:rPr>
                <w:szCs w:val="16"/>
              </w:rPr>
            </w:pPr>
          </w:p>
        </w:tc>
      </w:tr>
      <w:tr w:rsidR="0064066D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172F2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172F2" w:rsidP="006C775A">
            <w:pPr>
              <w:rPr>
                <w:szCs w:val="16"/>
                <w:lang w:val="en-GB"/>
              </w:rPr>
            </w:pPr>
          </w:p>
        </w:tc>
      </w:tr>
      <w:tr w:rsidR="0064066D" w:rsidTr="006C775A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172F2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172F2" w:rsidP="006C775A">
            <w:pPr>
              <w:rPr>
                <w:szCs w:val="16"/>
                <w:lang w:val="en-GB"/>
              </w:rPr>
            </w:pPr>
          </w:p>
        </w:tc>
      </w:tr>
    </w:tbl>
    <w:p w:rsidR="007B6360" w:rsidRDefault="002172F2" w:rsidP="00204C8B">
      <w:pPr>
        <w:rPr>
          <w:szCs w:val="16"/>
          <w:lang w:val="en-GB"/>
        </w:rPr>
      </w:pPr>
    </w:p>
    <w:p w:rsidR="007B6360" w:rsidRDefault="002172F2" w:rsidP="007B6360">
      <w:pPr>
        <w:rPr>
          <w:lang w:val="en-GB"/>
        </w:rPr>
      </w:pPr>
      <w:r>
        <w:rPr>
          <w:lang w:val="en-GB"/>
        </w:rPr>
        <w:br w:type="page"/>
      </w:r>
    </w:p>
    <w:p w:rsidR="007B6360" w:rsidRPr="002B14C2" w:rsidRDefault="002172F2" w:rsidP="007B6360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DYREEJERENS KOPI</w:t>
      </w:r>
    </w:p>
    <w:p w:rsidR="007B6360" w:rsidRDefault="002172F2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7B6360" w:rsidRPr="002B14C2" w:rsidRDefault="002172F2" w:rsidP="00C94942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7B6360" w:rsidRPr="002B14C2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slut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p w:rsidR="007B6360" w:rsidRPr="007A2678" w:rsidRDefault="002172F2" w:rsidP="007B6360">
      <w:pPr>
        <w:rPr>
          <w:lang w:val="en-GB"/>
        </w:rPr>
      </w:pPr>
      <w:r>
        <w:rPr>
          <w:lang w:val="da-DK"/>
        </w:rPr>
        <w:t xml:space="preserve">Dyresitteren har modtaget er sæt nøgler fra dyreejeren. Dyresitteren bruger udelukkende disse nøgler </w:t>
      </w:r>
      <w:r>
        <w:rPr>
          <w:lang w:val="da-DK"/>
        </w:rPr>
        <w:t>i 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64066D" w:rsidTr="00C94942">
        <w:tc>
          <w:tcPr>
            <w:tcW w:w="10536" w:type="dxa"/>
            <w:gridSpan w:val="3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</w:t>
            </w:r>
            <w:r>
              <w:rPr>
                <w:lang w:val="da-DK"/>
              </w:rPr>
              <w:t>alte pasningsopgave er udført. Tilbageleveringen foregår således:</w:t>
            </w:r>
          </w:p>
        </w:tc>
      </w:tr>
      <w:tr w:rsidR="0064066D" w:rsidTr="00C94942">
        <w:tc>
          <w:tcPr>
            <w:tcW w:w="1276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</w:tr>
    </w:tbl>
    <w:p w:rsidR="007B6360" w:rsidRDefault="002172F2" w:rsidP="007B6360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64066D" w:rsidTr="00C94942">
        <w:trPr>
          <w:trHeight w:val="160"/>
        </w:trPr>
        <w:tc>
          <w:tcPr>
            <w:tcW w:w="1418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</w:tr>
      <w:tr w:rsidR="0064066D" w:rsidTr="00C94942">
        <w:trPr>
          <w:trHeight w:val="160"/>
        </w:trPr>
        <w:tc>
          <w:tcPr>
            <w:tcW w:w="5382" w:type="dxa"/>
            <w:gridSpan w:val="3"/>
          </w:tcPr>
          <w:p w:rsidR="007B6360" w:rsidRPr="007A2678" w:rsidRDefault="002172F2" w:rsidP="00C94942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64066D" w:rsidTr="00C94942">
        <w:trPr>
          <w:trHeight w:val="255"/>
        </w:trPr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 xml:space="preserve">Dyresitterens </w:t>
            </w:r>
            <w:r w:rsidRPr="003874C6">
              <w:rPr>
                <w:rFonts w:cstheme="minorHAnsi"/>
                <w:lang w:val="da-DK"/>
              </w:rPr>
              <w:t>underskrift:</w:t>
            </w:r>
          </w:p>
        </w:tc>
      </w:tr>
      <w:tr w:rsidR="0064066D" w:rsidTr="00C9494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p w:rsidR="007B6360" w:rsidRDefault="002172F2" w:rsidP="007B6360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7B6360" w:rsidRPr="002B14C2" w:rsidRDefault="002172F2" w:rsidP="007B6360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DYRESITTERENS KOPI</w:t>
      </w:r>
    </w:p>
    <w:p w:rsidR="007B6360" w:rsidRDefault="002172F2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7B6360" w:rsidRPr="002B14C2" w:rsidRDefault="002172F2" w:rsidP="00C94942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7B6360" w:rsidRPr="002B14C2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7B6360" w:rsidRPr="00FA4919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7B6360" w:rsidRPr="000701B0" w:rsidRDefault="002172F2" w:rsidP="00C94942">
            <w:pPr>
              <w:rPr>
                <w:szCs w:val="16"/>
                <w:lang w:val="en-GB"/>
              </w:rPr>
            </w:pPr>
          </w:p>
        </w:tc>
      </w:tr>
      <w:tr w:rsidR="0064066D" w:rsidTr="00C94942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p w:rsidR="007B6360" w:rsidRPr="007A2678" w:rsidRDefault="002172F2" w:rsidP="007B6360">
      <w:pPr>
        <w:rPr>
          <w:lang w:val="en-GB"/>
        </w:rPr>
      </w:pPr>
      <w:r>
        <w:rPr>
          <w:lang w:val="da-DK"/>
        </w:rPr>
        <w:t xml:space="preserve">Dyresitteren har modtaget er sæt nøgler fra dyreejeren.. Dyresitteren bruger udelukkende disse nøgler i </w:t>
      </w:r>
      <w:r>
        <w:rPr>
          <w:lang w:val="da-DK"/>
        </w:rPr>
        <w:t>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64066D" w:rsidTr="00C94942">
        <w:tc>
          <w:tcPr>
            <w:tcW w:w="10536" w:type="dxa"/>
            <w:gridSpan w:val="3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</w:t>
            </w:r>
            <w:r>
              <w:rPr>
                <w:lang w:val="da-DK"/>
              </w:rPr>
              <w:t>te pasningsopgave er udført. Tilbageleveringen foregår således:</w:t>
            </w:r>
          </w:p>
        </w:tc>
      </w:tr>
      <w:tr w:rsidR="0064066D" w:rsidTr="00C94942">
        <w:tc>
          <w:tcPr>
            <w:tcW w:w="1276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64066D" w:rsidTr="00C94942">
        <w:trPr>
          <w:trHeight w:val="160"/>
        </w:trPr>
        <w:tc>
          <w:tcPr>
            <w:tcW w:w="1418" w:type="dxa"/>
          </w:tcPr>
          <w:p w:rsidR="007B6360" w:rsidRDefault="002172F2" w:rsidP="00C9494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lang w:val="en-US"/>
              </w:rPr>
            </w:pPr>
          </w:p>
        </w:tc>
      </w:tr>
      <w:tr w:rsidR="0064066D" w:rsidTr="00C94942">
        <w:trPr>
          <w:trHeight w:val="160"/>
        </w:trPr>
        <w:tc>
          <w:tcPr>
            <w:tcW w:w="5382" w:type="dxa"/>
            <w:gridSpan w:val="3"/>
          </w:tcPr>
          <w:p w:rsidR="007B6360" w:rsidRPr="007A2678" w:rsidRDefault="002172F2" w:rsidP="00C94942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64066D" w:rsidTr="00C94942">
        <w:trPr>
          <w:trHeight w:val="255"/>
        </w:trPr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 xml:space="preserve">Dyresitterens </w:t>
            </w:r>
            <w:r w:rsidRPr="003874C6">
              <w:rPr>
                <w:rFonts w:cstheme="minorHAnsi"/>
                <w:lang w:val="da-DK"/>
              </w:rPr>
              <w:t>underskrift:</w:t>
            </w:r>
          </w:p>
        </w:tc>
      </w:tr>
      <w:tr w:rsidR="0064066D" w:rsidTr="00C9494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7B6360" w:rsidRDefault="002172F2" w:rsidP="00C94942">
            <w:pPr>
              <w:rPr>
                <w:szCs w:val="16"/>
                <w:lang w:val="en-US"/>
              </w:rPr>
            </w:pPr>
          </w:p>
        </w:tc>
      </w:tr>
    </w:tbl>
    <w:p w:rsidR="007B6360" w:rsidRDefault="002172F2" w:rsidP="007B6360">
      <w:pPr>
        <w:rPr>
          <w:szCs w:val="16"/>
          <w:lang w:val="en-US"/>
        </w:rPr>
      </w:pPr>
    </w:p>
    <w:p w:rsidR="007B6360" w:rsidRPr="00C06FC9" w:rsidRDefault="002172F2" w:rsidP="007B6360">
      <w:pPr>
        <w:rPr>
          <w:szCs w:val="16"/>
          <w:lang w:val="en-US"/>
        </w:rPr>
      </w:pPr>
    </w:p>
    <w:p w:rsidR="00AE10A9" w:rsidRDefault="002172F2" w:rsidP="00204C8B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2F2" w:rsidRDefault="002172F2">
      <w:pPr>
        <w:spacing w:after="0" w:line="240" w:lineRule="auto"/>
      </w:pPr>
      <w:r>
        <w:separator/>
      </w:r>
    </w:p>
  </w:endnote>
  <w:endnote w:type="continuationSeparator" w:id="0">
    <w:p w:rsidR="002172F2" w:rsidRDefault="0021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10711"/>
      <w:gridCol w:w="312"/>
    </w:tblGrid>
    <w:tr w:rsidR="0064066D" w:rsidTr="005B432E">
      <w:tc>
        <w:tcPr>
          <w:tcW w:w="10711" w:type="dxa"/>
        </w:tcPr>
        <w:p w:rsidR="005B432E" w:rsidRDefault="002172F2" w:rsidP="001B477A">
          <w:pPr>
            <w:pStyle w:val="Footer"/>
            <w:jc w:val="center"/>
            <w:rPr>
              <w:caps/>
              <w:color w:val="000000" w:themeColor="text1"/>
            </w:rPr>
          </w:pPr>
          <w:r>
            <w:rPr>
              <w:caps/>
              <w:color w:val="000000" w:themeColor="text1"/>
              <w:lang w:val="da-DK"/>
            </w:rPr>
            <w:t>TILMELDINGSFORMULAR HUNDELUFTNING</w:t>
          </w:r>
        </w:p>
      </w:tc>
      <w:tc>
        <w:tcPr>
          <w:tcW w:w="312" w:type="dxa"/>
        </w:tcPr>
        <w:p w:rsidR="005B432E" w:rsidRDefault="002172F2" w:rsidP="005B432E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C26983">
            <w:rPr>
              <w:caps/>
              <w:noProof/>
              <w:color w:val="000000" w:themeColor="text1"/>
            </w:rPr>
            <w:t>6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2172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2F2" w:rsidRDefault="002172F2">
      <w:pPr>
        <w:spacing w:after="0" w:line="240" w:lineRule="auto"/>
      </w:pPr>
      <w:r>
        <w:separator/>
      </w:r>
    </w:p>
  </w:footnote>
  <w:footnote w:type="continuationSeparator" w:id="0">
    <w:p w:rsidR="002172F2" w:rsidRDefault="00217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2172F2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66D"/>
    <w:rsid w:val="00210ABB"/>
    <w:rsid w:val="002172F2"/>
    <w:rsid w:val="0064066D"/>
    <w:rsid w:val="00C2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dog%20walk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5093-3C92-4845-B253-0DA90AC0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dog walking.dotx</Template>
  <TotalTime>8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6</cp:revision>
  <cp:lastPrinted>2018-11-12T15:17:00Z</cp:lastPrinted>
  <dcterms:created xsi:type="dcterms:W3CDTF">2018-04-17T16:28:00Z</dcterms:created>
  <dcterms:modified xsi:type="dcterms:W3CDTF">2018-11-12T15:18:00Z</dcterms:modified>
</cp:coreProperties>
</file>